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 xml:space="preserve">Okulun Adı         : </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Tari</w:t>
      </w:r>
      <w:r>
        <w:rPr>
          <w:rFonts w:ascii="Comic Sans MS" w:hAnsi="Comic Sans MS"/>
          <w:sz w:val="20"/>
          <w:szCs w:val="20"/>
        </w:rPr>
        <w:t>h                  :   11.01.2017</w:t>
      </w:r>
    </w:p>
    <w:p w:rsidR="001975A8"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Yaş Grubu (Ay)   :  48-66</w:t>
      </w:r>
    </w:p>
    <w:p w:rsidR="001975A8" w:rsidRPr="005442BE" w:rsidRDefault="001975A8" w:rsidP="005442BE">
      <w:pPr>
        <w:pStyle w:val="NoSpacing"/>
        <w:tabs>
          <w:tab w:val="left" w:pos="5865"/>
        </w:tabs>
        <w:rPr>
          <w:rFonts w:ascii="Comic Sans MS" w:hAnsi="Comic Sans MS"/>
          <w:sz w:val="20"/>
          <w:szCs w:val="20"/>
        </w:rPr>
      </w:pPr>
      <w:r>
        <w:rPr>
          <w:rFonts w:ascii="Comic Sans MS" w:hAnsi="Comic Sans MS"/>
          <w:sz w:val="20"/>
          <w:szCs w:val="20"/>
        </w:rPr>
        <w:t>Öğretmenin adı  :</w:t>
      </w:r>
    </w:p>
    <w:p w:rsidR="001975A8" w:rsidRPr="005442BE" w:rsidRDefault="001975A8" w:rsidP="005442BE">
      <w:pPr>
        <w:pStyle w:val="NoSpacing"/>
        <w:tabs>
          <w:tab w:val="left" w:pos="5865"/>
        </w:tabs>
        <w:jc w:val="center"/>
        <w:rPr>
          <w:rFonts w:ascii="Comic Sans MS" w:hAnsi="Comic Sans MS"/>
          <w:b/>
          <w:sz w:val="20"/>
          <w:szCs w:val="20"/>
        </w:rPr>
      </w:pPr>
      <w:r w:rsidRPr="005442BE">
        <w:rPr>
          <w:rFonts w:ascii="Comic Sans MS" w:hAnsi="Comic Sans MS"/>
          <w:b/>
          <w:sz w:val="20"/>
          <w:szCs w:val="20"/>
        </w:rPr>
        <w:t>EĞİTİM AKIŞI</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Güne Başlama Zamanı</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Oyun Zamanı</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Oyun zamanı bitiminde sınıf hep birlikte toplanır. Tuvalet ve temizlik ihtiyaçlarını gideren çocuklar kahvaltıya geçmek için sıra olurlar.</w:t>
      </w:r>
    </w:p>
    <w:p w:rsidR="001975A8" w:rsidRPr="005442BE" w:rsidRDefault="001975A8" w:rsidP="005442BE">
      <w:pPr>
        <w:pStyle w:val="NoSpacing"/>
        <w:tabs>
          <w:tab w:val="left" w:pos="5865"/>
        </w:tabs>
        <w:rPr>
          <w:rFonts w:ascii="Comic Sans MS" w:hAnsi="Comic Sans MS"/>
          <w:b/>
          <w:sz w:val="20"/>
          <w:szCs w:val="20"/>
        </w:rPr>
      </w:pPr>
      <w:r w:rsidRPr="005442BE">
        <w:rPr>
          <w:rFonts w:ascii="Comic Sans MS" w:hAnsi="Comic Sans MS"/>
          <w:b/>
          <w:sz w:val="20"/>
          <w:szCs w:val="20"/>
        </w:rPr>
        <w:t>Kahvaltı - Temizlik</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Etkinlik Zamanı</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 YEŞİL SABUN ” isimli bütünleştirilmiş sanat-Türkçe  etkinliği</w:t>
      </w:r>
    </w:p>
    <w:p w:rsidR="001975A8" w:rsidRPr="005442BE" w:rsidRDefault="001975A8" w:rsidP="005442BE">
      <w:pPr>
        <w:pStyle w:val="NoSpacing"/>
        <w:tabs>
          <w:tab w:val="left" w:pos="5865"/>
        </w:tabs>
        <w:rPr>
          <w:rFonts w:ascii="Comic Sans MS" w:hAnsi="Comic Sans MS"/>
          <w:b/>
          <w:sz w:val="20"/>
          <w:szCs w:val="20"/>
        </w:rPr>
      </w:pPr>
      <w:r w:rsidRPr="005442BE">
        <w:rPr>
          <w:rFonts w:ascii="Comic Sans MS" w:hAnsi="Comic Sans MS"/>
          <w:b/>
          <w:sz w:val="20"/>
          <w:szCs w:val="20"/>
        </w:rPr>
        <w:t>Öğle Yemeği, Temizlik</w:t>
      </w:r>
    </w:p>
    <w:p w:rsidR="001975A8" w:rsidRPr="005442BE" w:rsidRDefault="001975A8" w:rsidP="005442BE">
      <w:pPr>
        <w:pStyle w:val="NoSpacing"/>
        <w:tabs>
          <w:tab w:val="left" w:pos="5865"/>
        </w:tabs>
        <w:rPr>
          <w:rFonts w:ascii="Comic Sans MS" w:hAnsi="Comic Sans MS"/>
          <w:b/>
          <w:sz w:val="20"/>
          <w:szCs w:val="20"/>
        </w:rPr>
      </w:pPr>
      <w:r w:rsidRPr="005442BE">
        <w:rPr>
          <w:rFonts w:ascii="Comic Sans MS" w:hAnsi="Comic Sans MS"/>
          <w:b/>
          <w:sz w:val="20"/>
          <w:szCs w:val="20"/>
        </w:rPr>
        <w:t xml:space="preserve">Dinlenme            </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b/>
          <w:sz w:val="20"/>
          <w:szCs w:val="20"/>
        </w:rPr>
        <w:t>Kahvaltı, Temizlik</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Etkinlik Zamanı</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 ARI ” isimli müzik etkinliği</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Oyun Zamanı</w:t>
      </w:r>
      <w:r>
        <w:rPr>
          <w:rFonts w:ascii="Comic Sans MS" w:hAnsi="Comic Sans MS"/>
          <w:sz w:val="20"/>
          <w:szCs w:val="20"/>
        </w:rPr>
        <w:t xml:space="preserve"> :   </w:t>
      </w:r>
      <w:r w:rsidRPr="005442BE">
        <w:rPr>
          <w:rFonts w:ascii="Comic Sans MS" w:hAnsi="Comic Sans MS"/>
          <w:sz w:val="20"/>
          <w:szCs w:val="20"/>
        </w:rPr>
        <w:t>Öğrenme merkezlerinde oyun</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Günü Değerlendirme Zamanı</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Eve gidiş</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Hazırlıklar tamamlanır ve çocuklarla vedalaşıp ayrılır.</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Genel Değerlendirme</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w:t>
      </w:r>
    </w:p>
    <w:p w:rsidR="001975A8" w:rsidRPr="005442BE" w:rsidRDefault="001975A8" w:rsidP="005442BE">
      <w:pPr>
        <w:pStyle w:val="NoSpacing"/>
        <w:tabs>
          <w:tab w:val="left" w:pos="5865"/>
        </w:tabs>
        <w:rPr>
          <w:rFonts w:ascii="Comic Sans MS" w:hAnsi="Comic Sans MS"/>
          <w:sz w:val="20"/>
          <w:szCs w:val="20"/>
        </w:rPr>
      </w:pPr>
      <w:r w:rsidRPr="005442BE">
        <w:rPr>
          <w:rFonts w:ascii="Comic Sans MS" w:hAnsi="Comic Sans MS"/>
          <w:sz w:val="20"/>
          <w:szCs w:val="20"/>
        </w:rPr>
        <w:t>*</w:t>
      </w:r>
    </w:p>
    <w:p w:rsidR="001975A8" w:rsidRPr="005442BE" w:rsidRDefault="001975A8" w:rsidP="005442BE">
      <w:pPr>
        <w:pStyle w:val="NoSpacing"/>
        <w:tabs>
          <w:tab w:val="left" w:pos="5865"/>
        </w:tabs>
        <w:rPr>
          <w:rFonts w:ascii="Comic Sans MS" w:hAnsi="Comic Sans MS"/>
          <w:sz w:val="20"/>
          <w:szCs w:val="20"/>
        </w:rPr>
      </w:pPr>
    </w:p>
    <w:p w:rsidR="001975A8" w:rsidRPr="005442BE" w:rsidRDefault="001975A8" w:rsidP="005442BE">
      <w:pPr>
        <w:pStyle w:val="NoSpacing"/>
        <w:tabs>
          <w:tab w:val="left" w:pos="5865"/>
        </w:tabs>
        <w:rPr>
          <w:rFonts w:ascii="Comic Sans MS" w:hAnsi="Comic Sans MS"/>
          <w:b/>
          <w:sz w:val="20"/>
          <w:szCs w:val="20"/>
        </w:rPr>
      </w:pPr>
    </w:p>
    <w:p w:rsidR="001975A8" w:rsidRDefault="001975A8" w:rsidP="005442BE">
      <w:pPr>
        <w:pStyle w:val="NoSpacing"/>
        <w:tabs>
          <w:tab w:val="left" w:pos="5865"/>
        </w:tabs>
        <w:rPr>
          <w:rFonts w:ascii="Comic Sans MS" w:hAnsi="Comic Sans MS"/>
          <w:b/>
          <w:sz w:val="20"/>
          <w:szCs w:val="20"/>
        </w:rPr>
      </w:pPr>
    </w:p>
    <w:p w:rsidR="001975A8" w:rsidRPr="00FD08FC" w:rsidRDefault="001975A8" w:rsidP="00FD08FC">
      <w:pPr>
        <w:pStyle w:val="NoSpacing"/>
        <w:tabs>
          <w:tab w:val="left" w:pos="5865"/>
        </w:tabs>
        <w:jc w:val="center"/>
        <w:rPr>
          <w:rFonts w:ascii="Comic Sans MS" w:hAnsi="Comic Sans MS"/>
          <w:b/>
          <w:sz w:val="20"/>
          <w:szCs w:val="20"/>
        </w:rPr>
      </w:pPr>
      <w:r w:rsidRPr="00FD08FC">
        <w:rPr>
          <w:rFonts w:ascii="Comic Sans MS" w:hAnsi="Comic Sans MS"/>
          <w:b/>
          <w:sz w:val="20"/>
          <w:szCs w:val="20"/>
        </w:rPr>
        <w:t>ETKİNLİK PLANI</w:t>
      </w:r>
    </w:p>
    <w:p w:rsidR="001975A8" w:rsidRPr="00FD08FC" w:rsidRDefault="001975A8" w:rsidP="00FD08FC">
      <w:pPr>
        <w:pStyle w:val="NoSpacing"/>
        <w:tabs>
          <w:tab w:val="left" w:pos="5865"/>
        </w:tabs>
        <w:jc w:val="center"/>
        <w:rPr>
          <w:rFonts w:ascii="Comic Sans MS" w:hAnsi="Comic Sans MS"/>
          <w:b/>
          <w:sz w:val="20"/>
          <w:szCs w:val="20"/>
        </w:rPr>
      </w:pPr>
      <w:r w:rsidRPr="00FD08FC">
        <w:rPr>
          <w:rFonts w:ascii="Comic Sans MS" w:hAnsi="Comic Sans MS"/>
          <w:b/>
          <w:sz w:val="20"/>
          <w:szCs w:val="20"/>
        </w:rPr>
        <w:t>YEŞİL SABUN</w:t>
      </w:r>
    </w:p>
    <w:p w:rsidR="001975A8" w:rsidRPr="00FD08FC" w:rsidRDefault="001975A8" w:rsidP="00FD08FC">
      <w:pPr>
        <w:pStyle w:val="NoSpacing"/>
        <w:tabs>
          <w:tab w:val="left" w:pos="5865"/>
        </w:tabs>
        <w:rPr>
          <w:rFonts w:ascii="Comic Sans MS" w:hAnsi="Comic Sans MS"/>
          <w:sz w:val="20"/>
          <w:szCs w:val="20"/>
        </w:rPr>
      </w:pPr>
      <w:r w:rsidRPr="00FD08FC">
        <w:rPr>
          <w:rFonts w:ascii="Comic Sans MS" w:hAnsi="Comic Sans MS"/>
          <w:b/>
          <w:sz w:val="20"/>
          <w:szCs w:val="20"/>
        </w:rPr>
        <w:t>Etkinlik Türü</w:t>
      </w:r>
      <w:r w:rsidRPr="00FD08FC">
        <w:rPr>
          <w:rFonts w:ascii="Comic Sans MS" w:hAnsi="Comic Sans MS"/>
          <w:sz w:val="20"/>
          <w:szCs w:val="20"/>
        </w:rPr>
        <w:t xml:space="preserve">     </w:t>
      </w:r>
      <w:r>
        <w:rPr>
          <w:rFonts w:ascii="Comic Sans MS" w:hAnsi="Comic Sans MS"/>
          <w:sz w:val="20"/>
          <w:szCs w:val="20"/>
        </w:rPr>
        <w:t xml:space="preserve"> </w:t>
      </w:r>
      <w:r w:rsidRPr="00FD08FC">
        <w:rPr>
          <w:rFonts w:ascii="Comic Sans MS" w:hAnsi="Comic Sans MS"/>
          <w:sz w:val="20"/>
          <w:szCs w:val="20"/>
        </w:rPr>
        <w:t xml:space="preserve"> : </w:t>
      </w:r>
      <w:r>
        <w:rPr>
          <w:rFonts w:ascii="Comic Sans MS" w:hAnsi="Comic Sans MS"/>
          <w:sz w:val="20"/>
          <w:szCs w:val="20"/>
        </w:rPr>
        <w:t xml:space="preserve"> </w:t>
      </w:r>
      <w:r w:rsidRPr="00FD08FC">
        <w:rPr>
          <w:rFonts w:ascii="Comic Sans MS" w:hAnsi="Comic Sans MS"/>
          <w:sz w:val="20"/>
          <w:szCs w:val="20"/>
        </w:rPr>
        <w:t>Sanat-Türkçe Dil Etkinliği  (Bütünleştirilmiş-Bireysel Etkinliği)</w:t>
      </w:r>
    </w:p>
    <w:p w:rsidR="001975A8" w:rsidRPr="00FD08FC" w:rsidRDefault="001975A8" w:rsidP="00FD08FC">
      <w:pPr>
        <w:pStyle w:val="NoSpacing"/>
        <w:tabs>
          <w:tab w:val="left" w:pos="5865"/>
        </w:tabs>
        <w:rPr>
          <w:rFonts w:ascii="Comic Sans MS" w:hAnsi="Comic Sans MS"/>
          <w:sz w:val="20"/>
          <w:szCs w:val="20"/>
        </w:rPr>
      </w:pPr>
      <w:r w:rsidRPr="00FD08FC">
        <w:rPr>
          <w:rFonts w:ascii="Comic Sans MS" w:hAnsi="Comic Sans MS"/>
          <w:b/>
          <w:sz w:val="20"/>
          <w:szCs w:val="20"/>
        </w:rPr>
        <w:t>Yaş Grubu (ay)</w:t>
      </w:r>
      <w:r w:rsidRPr="00FD08FC">
        <w:rPr>
          <w:rFonts w:ascii="Comic Sans MS" w:hAnsi="Comic Sans MS"/>
          <w:sz w:val="20"/>
          <w:szCs w:val="20"/>
        </w:rPr>
        <w:t xml:space="preserve">    : </w:t>
      </w:r>
      <w:r>
        <w:rPr>
          <w:rFonts w:ascii="Comic Sans MS" w:hAnsi="Comic Sans MS"/>
          <w:sz w:val="20"/>
          <w:szCs w:val="20"/>
        </w:rPr>
        <w:t xml:space="preserve"> </w:t>
      </w:r>
      <w:r w:rsidRPr="00FD08FC">
        <w:rPr>
          <w:rFonts w:ascii="Comic Sans MS" w:hAnsi="Comic Sans MS"/>
          <w:sz w:val="20"/>
          <w:szCs w:val="20"/>
        </w:rPr>
        <w:t xml:space="preserve">48-66 </w:t>
      </w:r>
    </w:p>
    <w:p w:rsidR="001975A8" w:rsidRDefault="001975A8" w:rsidP="00FD08FC">
      <w:pPr>
        <w:pStyle w:val="NoSpacing"/>
        <w:tabs>
          <w:tab w:val="left" w:pos="5865"/>
        </w:tabs>
        <w:rPr>
          <w:rFonts w:ascii="Comic Sans MS" w:hAnsi="Comic Sans MS"/>
          <w:sz w:val="20"/>
          <w:szCs w:val="20"/>
        </w:rPr>
      </w:pPr>
    </w:p>
    <w:p w:rsidR="001975A8"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KAZANIMLAR VE GÖSTERGELERİ</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PSİKOMOTOR GELİŞİM</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 xml:space="preserve">Kazanım 4: Küçük kas kullanımı gerektiren hareketleri yapar. </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Değişik malzemeler kullanarak resim yapar.Çizgileri istenilen nitelikte çizer.</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SOSYAL VE DUYGUSAL GELİŞİM</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8: Farklılıklara saygı gösterir.</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Kendisinin farklı özellikleri olduğunu söyler. Etkinliklerde farklı özellikteki çocuklarla birlikte yer alır.</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DİL GELİŞİM</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4: Konuşurken dilbilgisi yapılarını kullanır.</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Göstergeleri: Cümle kurarken isim kullanır. Cümle kurarken fiil kullanır. Cümle kurarken sıfat kullanır. Cümle kurarken bağlaç kullanır. Cümle kurarken zarf kullanır. Cümle kurarken zamir kullanır.</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BİLİŞSEL GELİŞİM</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Kazanım 1: Nesne/durum/olaya dikkatini verir.</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 xml:space="preserve">Göstergeleri: Dikkat edilmesi gereken nesne/durum/olaya odaklanır. </w:t>
      </w:r>
    </w:p>
    <w:p w:rsidR="001975A8"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Dikkatini çeken nesne/durum/olaya yönelik sorular sorar. Dikkatini çeken nesne/durum/olayı ayrıntılarıyla açıklar.</w:t>
      </w:r>
    </w:p>
    <w:p w:rsidR="001975A8"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1975A8"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1975A8" w:rsidRPr="00FD08FC" w:rsidRDefault="001975A8" w:rsidP="00FD08FC">
      <w:pPr>
        <w:pStyle w:val="NoSpacing"/>
        <w:tabs>
          <w:tab w:val="left" w:pos="5865"/>
        </w:tabs>
        <w:rPr>
          <w:rFonts w:ascii="Comic Sans MS" w:hAnsi="Comic Sans MS"/>
          <w:sz w:val="20"/>
          <w:szCs w:val="20"/>
        </w:rPr>
      </w:pPr>
      <w:r w:rsidRPr="00FD08FC">
        <w:rPr>
          <w:rFonts w:ascii="Comic Sans MS" w:hAnsi="Comic Sans MS"/>
          <w:sz w:val="20"/>
          <w:szCs w:val="20"/>
        </w:rPr>
        <w:tab/>
      </w:r>
    </w:p>
    <w:p w:rsidR="001975A8" w:rsidRPr="00FD08FC" w:rsidRDefault="001975A8" w:rsidP="00FD08FC">
      <w:pPr>
        <w:pStyle w:val="NoSpacing"/>
        <w:tabs>
          <w:tab w:val="left" w:pos="5865"/>
        </w:tabs>
        <w:rPr>
          <w:rFonts w:ascii="Comic Sans MS" w:hAnsi="Comic Sans MS"/>
          <w:sz w:val="20"/>
          <w:szCs w:val="20"/>
        </w:rPr>
      </w:pP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FD08FC">
        <w:rPr>
          <w:rFonts w:ascii="Comic Sans MS" w:hAnsi="Comic Sans MS"/>
          <w:b/>
          <w:sz w:val="20"/>
          <w:szCs w:val="20"/>
        </w:rPr>
        <w:t>ÖĞRENME SÜRECİ</w:t>
      </w:r>
    </w:p>
    <w:p w:rsidR="001975A8" w:rsidRPr="00FD08FC"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Çocuklar etkinlik masalarına alınır. Boş resim kağıtları, boyalar, daire şekilleri (kapaklar, tabaklar, plastik bardak vs.) makaslar dağıtılır. Çeşitli malzemeleri kullanarak daireler çizmeleri istenir. Çizilen daire şekilleri çizgiler üzerinden kesilir. Makasları nasıl kullanacakları gösterilir. Dairelerle  çeşitli sabunlar yapılır. Çalışmalar panoda sergilenir.</w:t>
      </w:r>
    </w:p>
    <w:p w:rsidR="001975A8"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p>
    <w:p w:rsidR="001975A8" w:rsidRPr="00FD08FC"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 xml:space="preserve">             Önceden hazırlanan çomak kuklası ile ‘’KÜÇÜK YEŞİL SABUN’’ hikayesi okunur.</w:t>
      </w:r>
    </w:p>
    <w:p w:rsidR="001975A8" w:rsidRPr="00FD08FC"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ELİF adında küçük bir kız varmış ve bir gün annesi elife ellerine yıkasın diye küçük ve çok güzel kokan yeşil bir sabun almış. Elif çok mutlu olmuş ve her yemekten önce ve sonra ellerini küçük yeşil sabunla yıkarmış. Küçük yeşil sabunda bu durumdan çok mutluymuş küçük kızın ellerinin arasında köpükler saçar etrafa güzel kokular yayarmış ama bir süre sonra elif banyoya uğramaz olmuş küçük yeşil sabun bu duruma çok üzülüyormuş elif kokusunu duysun diye daha güzel kokular yaymış ama elif bunları fark etmemiş. Yemeğe oturmazdan önce annesi uyarınca hızla banyoya koşar ellerini suyla yıkayıp masaya dönüyormuş. Bir gün yine elif banyoya gelip küçük yeşil sabuna hiç dokunmayınca küçük yeşil sabun başlamış hıçkıra hıçkıra ağlamaya elif çok şaşırmış sabunu ağlarken görünce ve neyin var küçük yeşil sabun diye sormuş?</w:t>
      </w:r>
      <w:r>
        <w:rPr>
          <w:rFonts w:ascii="Comic Sans MS" w:hAnsi="Comic Sans MS"/>
          <w:sz w:val="20"/>
          <w:szCs w:val="20"/>
        </w:rPr>
        <w:t xml:space="preserve"> </w:t>
      </w:r>
      <w:r w:rsidRPr="00FD08FC">
        <w:rPr>
          <w:rFonts w:ascii="Comic Sans MS" w:hAnsi="Comic Sans MS"/>
          <w:sz w:val="20"/>
          <w:szCs w:val="20"/>
        </w:rPr>
        <w:t xml:space="preserve">Küçük yeşil sabunda başlamış anlatmaya annen beni sen ellerini yıka diye satın almıştı sen ilk günlerde benimle oyunlar oynar köpükler çıkarırdın ama artık benimle ellerini hiç yıkamıyorsun diye ağlamaya devam etmiş. Elif buna çook üzülmüş ve küçük yeşil sabunu eline alıp eskisi gibi onunla köpükler çıkarıp ellerini yıkamış ve o günden sonra küçük yeşil sabunu ziyaret edip ellerini yıkamayı hiç unutmamış. </w:t>
      </w:r>
    </w:p>
    <w:p w:rsidR="001975A8" w:rsidRPr="00FD08FC"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FD08FC">
        <w:rPr>
          <w:rFonts w:ascii="Comic Sans MS" w:hAnsi="Comic Sans MS"/>
          <w:sz w:val="20"/>
          <w:szCs w:val="20"/>
        </w:rPr>
        <w:t>Hikâyede geçenler üzerinde konuşulur. Hikâyenin ardından çocuklardan  temiz ve sağlıklı  olmak için yapılması gerekenleri (Pijama giyme, elini-yüzünü yıkama, dişlerini fırçalama...) dramatize etmeleri  istenir.</w:t>
      </w:r>
    </w:p>
    <w:p w:rsidR="001975A8" w:rsidRPr="00FD08FC"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 xml:space="preserve">Çocuklarla  sohbet edilir (bugün nasılsınız? Neler yaptınız? Okulda en çok hangi etkinliği seviyorsunuz? …….. vs) </w:t>
      </w: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Okula başladığınız günü hatırlıyor musunuz</w:t>
      </w:r>
      <w:r>
        <w:rPr>
          <w:rFonts w:ascii="Comic Sans MS" w:hAnsi="Comic Sans MS"/>
          <w:sz w:val="20"/>
          <w:szCs w:val="20"/>
        </w:rPr>
        <w:t xml:space="preserve">? Sınıfa ilk geldiğiniz zaman  </w:t>
      </w:r>
      <w:r w:rsidRPr="00493290">
        <w:rPr>
          <w:rFonts w:ascii="Comic Sans MS" w:hAnsi="Comic Sans MS"/>
          <w:sz w:val="20"/>
          <w:szCs w:val="20"/>
        </w:rPr>
        <w:t xml:space="preserve">neler hissettiniz?  Söz hakkı alan çocukların duygularını anlatması istenir. </w:t>
      </w: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Şimdi neler hissediyorsunuz ? Söz hakkı almak is</w:t>
      </w:r>
      <w:r>
        <w:rPr>
          <w:rFonts w:ascii="Comic Sans MS" w:hAnsi="Comic Sans MS"/>
          <w:sz w:val="20"/>
          <w:szCs w:val="20"/>
        </w:rPr>
        <w:t>teyen çocuklara konuşma f</w:t>
      </w:r>
      <w:r w:rsidRPr="00493290">
        <w:rPr>
          <w:rFonts w:ascii="Comic Sans MS" w:hAnsi="Comic Sans MS"/>
          <w:sz w:val="20"/>
          <w:szCs w:val="20"/>
        </w:rPr>
        <w:t>ırsatı verilir.</w:t>
      </w:r>
      <w:r>
        <w:rPr>
          <w:rFonts w:ascii="Comic Sans MS" w:hAnsi="Comic Sans MS"/>
          <w:sz w:val="20"/>
          <w:szCs w:val="20"/>
        </w:rPr>
        <w:t xml:space="preserve"> </w:t>
      </w:r>
      <w:r w:rsidRPr="00493290">
        <w:rPr>
          <w:rFonts w:ascii="Comic Sans MS" w:hAnsi="Comic Sans MS"/>
          <w:sz w:val="20"/>
          <w:szCs w:val="20"/>
        </w:rPr>
        <w:t xml:space="preserve"> “Tatile çıkacağınız için neler hissediyorsunuz?, Tatilde neler yapmak istersiniz?  Diyerek  sohbet devem eder.</w:t>
      </w:r>
    </w:p>
    <w:p w:rsidR="001975A8"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r w:rsidRPr="00493290">
        <w:rPr>
          <w:rFonts w:ascii="Comic Sans MS" w:hAnsi="Comic Sans MS"/>
          <w:sz w:val="20"/>
          <w:szCs w:val="20"/>
        </w:rPr>
        <w:t xml:space="preserve">Gelişim raporları dağıtılır;  İsmi söylenen  çocuk  alkışlarla öğretmenin  hazırladığı GELİŞİM RAPORUNU alır.  Bu işlem tüm çocuklara yapılır.  Hareketli bir müzik açılır ve istedikleri şekilde dans etmeleri  sağlanır.  Dans bitiminde çocuklara veda edilir.  İyi tatiller dilenir.  Çocuklar ailelerine teslim edilir. </w:t>
      </w:r>
    </w:p>
    <w:p w:rsidR="001975A8"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1975A8" w:rsidRPr="00FD08FC" w:rsidRDefault="001975A8" w:rsidP="00493290">
      <w:pPr>
        <w:pStyle w:val="NoSpacing"/>
        <w:pBdr>
          <w:top w:val="single" w:sz="4" w:space="1" w:color="auto"/>
          <w:left w:val="single" w:sz="4" w:space="4" w:color="auto"/>
          <w:bottom w:val="single" w:sz="4" w:space="1" w:color="auto"/>
          <w:right w:val="single" w:sz="4" w:space="4" w:color="auto"/>
        </w:pBdr>
        <w:tabs>
          <w:tab w:val="left" w:pos="5865"/>
        </w:tabs>
        <w:jc w:val="both"/>
        <w:rPr>
          <w:rFonts w:ascii="Comic Sans MS" w:hAnsi="Comic Sans MS"/>
          <w:sz w:val="20"/>
          <w:szCs w:val="20"/>
        </w:rPr>
      </w:pPr>
    </w:p>
    <w:p w:rsidR="001975A8" w:rsidRDefault="001975A8" w:rsidP="00FD08FC">
      <w:pPr>
        <w:pStyle w:val="NoSpacing"/>
        <w:tabs>
          <w:tab w:val="left" w:pos="5865"/>
        </w:tabs>
        <w:rPr>
          <w:rFonts w:ascii="Comic Sans MS" w:hAnsi="Comic Sans MS"/>
          <w:sz w:val="20"/>
          <w:szCs w:val="20"/>
        </w:rPr>
      </w:pPr>
      <w:r w:rsidRPr="00FD08FC">
        <w:rPr>
          <w:rFonts w:ascii="Comic Sans MS" w:hAnsi="Comic Sans MS"/>
          <w:sz w:val="20"/>
          <w:szCs w:val="20"/>
        </w:rPr>
        <w:t xml:space="preserve">       </w:t>
      </w:r>
    </w:p>
    <w:p w:rsidR="001975A8" w:rsidRPr="00FD08FC" w:rsidRDefault="001975A8" w:rsidP="00FD08FC">
      <w:pPr>
        <w:pStyle w:val="NoSpacing"/>
        <w:tabs>
          <w:tab w:val="left" w:pos="5865"/>
        </w:tabs>
        <w:rPr>
          <w:rFonts w:ascii="Comic Sans MS" w:hAnsi="Comic Sans MS"/>
          <w:sz w:val="20"/>
          <w:szCs w:val="20"/>
        </w:rPr>
      </w:pP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 xml:space="preserve">AİLE KATILIMI </w:t>
      </w: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FD08FC">
        <w:rPr>
          <w:rFonts w:ascii="Comic Sans MS" w:hAnsi="Comic Sans MS"/>
          <w:sz w:val="20"/>
          <w:szCs w:val="20"/>
        </w:rPr>
        <w:t>Evde çocuğunuza yapabilecekleri görevler verin.</w:t>
      </w:r>
    </w:p>
    <w:p w:rsidR="001975A8" w:rsidRPr="00FD08FC" w:rsidRDefault="001975A8" w:rsidP="00FD08FC">
      <w:pPr>
        <w:pStyle w:val="NoSpacing"/>
        <w:tabs>
          <w:tab w:val="left" w:pos="5865"/>
        </w:tabs>
        <w:rPr>
          <w:rFonts w:ascii="Comic Sans MS" w:hAnsi="Comic Sans MS"/>
          <w:sz w:val="20"/>
          <w:szCs w:val="20"/>
        </w:rPr>
      </w:pPr>
    </w:p>
    <w:p w:rsidR="001975A8" w:rsidRPr="00FD08FC" w:rsidRDefault="001975A8" w:rsidP="00FD08FC">
      <w:pPr>
        <w:pStyle w:val="NoSpacing"/>
        <w:tabs>
          <w:tab w:val="left" w:pos="5865"/>
        </w:tabs>
        <w:rPr>
          <w:rFonts w:ascii="Comic Sans MS" w:hAnsi="Comic Sans MS"/>
          <w:sz w:val="20"/>
          <w:szCs w:val="20"/>
        </w:rPr>
      </w:pPr>
    </w:p>
    <w:p w:rsidR="001975A8" w:rsidRPr="00FD08FC"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b/>
          <w:sz w:val="20"/>
          <w:szCs w:val="20"/>
        </w:rPr>
        <w:t>UYARLAMA</w:t>
      </w:r>
    </w:p>
    <w:p w:rsidR="001975A8" w:rsidRDefault="001975A8" w:rsidP="00FD08FC">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FD08FC">
        <w:rPr>
          <w:rFonts w:ascii="Comic Sans MS" w:hAnsi="Comic Sans MS"/>
          <w:sz w:val="20"/>
          <w:szCs w:val="20"/>
        </w:rPr>
        <w:t>Sınıfta engeli olan öğrenciler varsa, engelleri göz önünde bulundurularak etkinlikler düzenlenmelidir.</w:t>
      </w:r>
    </w:p>
    <w:p w:rsidR="001975A8" w:rsidRPr="000400B7" w:rsidRDefault="001975A8" w:rsidP="000400B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MATERYALLER :</w:t>
      </w:r>
    </w:p>
    <w:p w:rsidR="001975A8" w:rsidRPr="000400B7" w:rsidRDefault="001975A8" w:rsidP="000400B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00B7">
        <w:rPr>
          <w:rFonts w:ascii="Comic Sans MS" w:hAnsi="Comic Sans MS"/>
          <w:sz w:val="20"/>
          <w:szCs w:val="20"/>
        </w:rPr>
        <w:t xml:space="preserve">Kartonlar, makas, boyalar, hamurlar  vs   </w:t>
      </w:r>
    </w:p>
    <w:p w:rsidR="001975A8" w:rsidRPr="000400B7" w:rsidRDefault="001975A8" w:rsidP="000400B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SÖZCÜKLER:</w:t>
      </w:r>
    </w:p>
    <w:p w:rsidR="001975A8" w:rsidRDefault="001975A8" w:rsidP="000400B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00B7">
        <w:rPr>
          <w:rFonts w:ascii="Comic Sans MS" w:hAnsi="Comic Sans MS"/>
          <w:sz w:val="20"/>
          <w:szCs w:val="20"/>
        </w:rPr>
        <w:t xml:space="preserve"> sabun  , tatil, veda            </w:t>
      </w:r>
    </w:p>
    <w:p w:rsidR="001975A8" w:rsidRDefault="001975A8" w:rsidP="000400B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400B7">
        <w:rPr>
          <w:rFonts w:ascii="Comic Sans MS" w:hAnsi="Comic Sans MS"/>
          <w:b/>
          <w:sz w:val="20"/>
          <w:szCs w:val="20"/>
        </w:rPr>
        <w:t>KAVRAM:</w:t>
      </w:r>
    </w:p>
    <w:p w:rsidR="001975A8" w:rsidRPr="000400B7" w:rsidRDefault="001975A8" w:rsidP="000400B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1975A8" w:rsidRPr="000400B7" w:rsidRDefault="001975A8" w:rsidP="000400B7">
      <w:pPr>
        <w:pStyle w:val="NoSpacing"/>
        <w:rPr>
          <w:rFonts w:ascii="Comic Sans MS" w:hAnsi="Comic Sans MS"/>
          <w:sz w:val="20"/>
          <w:szCs w:val="20"/>
        </w:rPr>
      </w:pP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93290">
        <w:rPr>
          <w:rFonts w:ascii="Comic Sans MS" w:hAnsi="Comic Sans MS"/>
          <w:b/>
          <w:sz w:val="20"/>
          <w:szCs w:val="20"/>
        </w:rPr>
        <w:t>DEĞERLENDİRME</w:t>
      </w: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Bugün neler öğrendik?</w:t>
      </w: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Hikayedeki sabun hangi renkte idi?</w:t>
      </w: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Temiz ve sağlıklı olmak için neler yapmalıyız?</w:t>
      </w:r>
    </w:p>
    <w:p w:rsidR="001975A8" w:rsidRPr="00493290" w:rsidRDefault="001975A8" w:rsidP="004932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Tatilde neler yapmayı düşünüyorsunuz?</w:t>
      </w:r>
    </w:p>
    <w:p w:rsidR="001975A8" w:rsidRDefault="001975A8" w:rsidP="0049329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93290">
        <w:rPr>
          <w:rFonts w:ascii="Comic Sans MS" w:hAnsi="Comic Sans MS"/>
          <w:sz w:val="20"/>
          <w:szCs w:val="20"/>
        </w:rPr>
        <w:t>Okulda en çok hangi etkinliği seviyorsunuz?</w:t>
      </w:r>
    </w:p>
    <w:p w:rsidR="001975A8" w:rsidRDefault="001975A8" w:rsidP="005442BE"/>
    <w:p w:rsidR="001975A8" w:rsidRDefault="001975A8" w:rsidP="005442BE">
      <w:pPr>
        <w:pStyle w:val="NoSpacing"/>
        <w:jc w:val="center"/>
        <w:rPr>
          <w:rFonts w:ascii="Comic Sans MS" w:hAnsi="Comic Sans MS"/>
          <w:b/>
          <w:sz w:val="20"/>
          <w:szCs w:val="20"/>
        </w:rPr>
      </w:pPr>
    </w:p>
    <w:p w:rsidR="001975A8" w:rsidRDefault="001975A8" w:rsidP="005442BE">
      <w:pPr>
        <w:pStyle w:val="NoSpacing"/>
        <w:jc w:val="center"/>
        <w:rPr>
          <w:rFonts w:ascii="Comic Sans MS" w:hAnsi="Comic Sans MS"/>
          <w:b/>
          <w:sz w:val="20"/>
          <w:szCs w:val="20"/>
        </w:rPr>
      </w:pPr>
    </w:p>
    <w:p w:rsidR="001975A8" w:rsidRPr="005442BE" w:rsidRDefault="001975A8" w:rsidP="005442BE">
      <w:pPr>
        <w:pStyle w:val="NoSpacing"/>
        <w:jc w:val="center"/>
        <w:rPr>
          <w:rFonts w:ascii="Comic Sans MS" w:hAnsi="Comic Sans MS"/>
          <w:b/>
          <w:sz w:val="20"/>
          <w:szCs w:val="20"/>
        </w:rPr>
      </w:pPr>
      <w:r w:rsidRPr="005442BE">
        <w:rPr>
          <w:rFonts w:ascii="Comic Sans MS" w:hAnsi="Comic Sans MS"/>
          <w:b/>
          <w:sz w:val="20"/>
          <w:szCs w:val="20"/>
        </w:rPr>
        <w:t>ETKİNLİK PLANI  (2)</w:t>
      </w:r>
    </w:p>
    <w:p w:rsidR="001975A8" w:rsidRPr="005442BE" w:rsidRDefault="001975A8" w:rsidP="005442BE">
      <w:pPr>
        <w:pStyle w:val="NoSpacing"/>
        <w:jc w:val="center"/>
        <w:rPr>
          <w:rFonts w:ascii="Comic Sans MS" w:hAnsi="Comic Sans MS"/>
          <w:b/>
          <w:sz w:val="20"/>
          <w:szCs w:val="20"/>
        </w:rPr>
      </w:pPr>
      <w:r w:rsidRPr="005442BE">
        <w:rPr>
          <w:rFonts w:ascii="Comic Sans MS" w:hAnsi="Comic Sans MS"/>
          <w:b/>
          <w:sz w:val="20"/>
          <w:szCs w:val="20"/>
        </w:rPr>
        <w:t>ARI</w:t>
      </w:r>
    </w:p>
    <w:p w:rsidR="001975A8" w:rsidRPr="005442BE" w:rsidRDefault="001975A8" w:rsidP="005442BE">
      <w:pPr>
        <w:pStyle w:val="NoSpacing"/>
        <w:rPr>
          <w:rFonts w:ascii="Comic Sans MS" w:hAnsi="Comic Sans MS"/>
          <w:sz w:val="20"/>
          <w:szCs w:val="20"/>
        </w:rPr>
      </w:pPr>
      <w:r w:rsidRPr="005442BE">
        <w:rPr>
          <w:rFonts w:ascii="Comic Sans MS" w:hAnsi="Comic Sans MS"/>
          <w:sz w:val="20"/>
          <w:szCs w:val="20"/>
        </w:rPr>
        <w:t>Etkinlik Çeşidi:  müzik, (Bireysel ve Büyük Grup)</w:t>
      </w:r>
    </w:p>
    <w:p w:rsidR="001975A8" w:rsidRDefault="001975A8" w:rsidP="005442BE">
      <w:pPr>
        <w:pStyle w:val="NoSpacing"/>
        <w:rPr>
          <w:rFonts w:ascii="Comic Sans MS" w:hAnsi="Comic Sans MS"/>
          <w:sz w:val="20"/>
          <w:szCs w:val="20"/>
        </w:rPr>
      </w:pPr>
      <w:r w:rsidRPr="005442BE">
        <w:rPr>
          <w:rFonts w:ascii="Comic Sans MS" w:hAnsi="Comic Sans MS"/>
          <w:sz w:val="20"/>
          <w:szCs w:val="20"/>
        </w:rPr>
        <w:t xml:space="preserve"> Yaş Grubu     :    48-66  AY</w:t>
      </w:r>
    </w:p>
    <w:p w:rsidR="001975A8" w:rsidRPr="005442BE" w:rsidRDefault="001975A8" w:rsidP="005442BE">
      <w:pPr>
        <w:pStyle w:val="NoSpacing"/>
        <w:rPr>
          <w:rFonts w:ascii="Comic Sans MS" w:hAnsi="Comic Sans MS"/>
          <w:sz w:val="20"/>
          <w:szCs w:val="20"/>
        </w:rPr>
      </w:pP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442BE">
        <w:rPr>
          <w:rFonts w:ascii="Comic Sans MS" w:hAnsi="Comic Sans MS"/>
          <w:b/>
          <w:sz w:val="20"/>
          <w:szCs w:val="20"/>
        </w:rPr>
        <w:t>KAZANIMLAR VE GÖSTERGELERİ</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Kazanım 1: Nesne durum ve olaya dikkatini verir.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Göstergeleri: Dikkat edilmesi gereken nesne durum olaya odaklanır. Dikkatini çeken nesne durum olaya yönelik sorular sorar, Dikkatini çeken nesne durum olayı ayrıntılarıyla açıklar.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442BE">
        <w:rPr>
          <w:rFonts w:ascii="Comic Sans MS" w:hAnsi="Comic Sans MS"/>
          <w:b/>
          <w:sz w:val="20"/>
          <w:szCs w:val="20"/>
        </w:rPr>
        <w:t xml:space="preserve">SOSYAL DUYGUSAL </w:t>
      </w:r>
      <w:r>
        <w:rPr>
          <w:rFonts w:ascii="Comic Sans MS" w:hAnsi="Comic Sans MS"/>
          <w:b/>
          <w:sz w:val="20"/>
          <w:szCs w:val="20"/>
        </w:rPr>
        <w:t>GELİŞİM</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Kazanım 3: Kendini yaratıcı yollarla ifade eder.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Göstergeleri: Duygu düşünce ve hayallerini yaratıcı yollarla ifade eder.</w:t>
      </w:r>
    </w:p>
    <w:p w:rsidR="001975A8" w:rsidRPr="005442BE" w:rsidRDefault="001975A8" w:rsidP="005442BE">
      <w:pPr>
        <w:pStyle w:val="NoSpacing"/>
        <w:rPr>
          <w:rFonts w:ascii="Comic Sans MS" w:hAnsi="Comic Sans MS"/>
          <w:sz w:val="20"/>
          <w:szCs w:val="20"/>
        </w:rPr>
      </w:pP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442BE">
        <w:rPr>
          <w:rFonts w:ascii="Comic Sans MS" w:hAnsi="Comic Sans MS"/>
          <w:b/>
          <w:sz w:val="20"/>
          <w:szCs w:val="20"/>
        </w:rPr>
        <w:t>ÖĞRENME SÜRECİ</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Arıların başlarında anten olduğu ve bu antenler sayesinde koklama ve dokunma için kullandıkları söylenir ve kovanlarda yaşadıkları söylenir.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Kovanın içinde işçi arıların, erkek arıların birde kraliçe arının yaşadığını söylenir. Arıların düşmanlarına karşı kendini korumak için birde iğneleri olduklarını söyler. Arılar bu iğnelerini tehlike karşısında kullandıklarını söyler ve sınıfta olan bir arı oyuncağını çocuklara inceletir ve dokunmalarını ister. çocuklara arıların çok çalışkan birer hayvan olduklarını söyler ve çiçeklerden topladıkları polenleri bizler için bal yaptıklarını söyler.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ARI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Camda kocaman bir arı (Eller yuvarlak yapılır)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Halka, halka siyah sarı (Baş ve işaret parmağı halka yapılır)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seni tutmalı (Halka işareti yapılır)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Boynuna ip takmalı (ip bağlama işareti yapılır)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Bu parmak oyunu oynatılır ve ardından müzik etkinliğine geçilir. Ve ritim eşliğinde şarkı öğretilir.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ARI</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Yaz geldi, çiçekler açtı</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Arılar hep çalıştı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vız, vız, vız,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vız, vız, vız,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vız, vız, vız diye çalışır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Önce menekşeyi koklar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Sonra gülü emeriz</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balını arı balını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balını biz çok severiz</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Fırtınalı havalarda</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Karlı buzlu günlerde</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uyuklar, arı uyuklar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 xml:space="preserve">                                                Arı uyuklar, sıcak yuvada   </w:t>
      </w:r>
    </w:p>
    <w:p w:rsidR="001975A8" w:rsidRPr="005442BE" w:rsidRDefault="001975A8" w:rsidP="005442BE">
      <w:pPr>
        <w:pStyle w:val="NoSpacing"/>
        <w:rPr>
          <w:rFonts w:ascii="Comic Sans MS" w:hAnsi="Comic Sans MS"/>
          <w:sz w:val="20"/>
          <w:szCs w:val="20"/>
        </w:rPr>
      </w:pPr>
      <w:r w:rsidRPr="005442BE">
        <w:rPr>
          <w:rFonts w:ascii="Comic Sans MS" w:hAnsi="Comic Sans MS"/>
          <w:sz w:val="20"/>
          <w:szCs w:val="20"/>
        </w:rPr>
        <w:tab/>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b/>
          <w:sz w:val="20"/>
          <w:szCs w:val="20"/>
        </w:rPr>
        <w:t>AİLE KATILIMI</w:t>
      </w:r>
      <w:r>
        <w:rPr>
          <w:rFonts w:ascii="Comic Sans MS" w:hAnsi="Comic Sans MS"/>
          <w:sz w:val="20"/>
          <w:szCs w:val="20"/>
        </w:rPr>
        <w:t xml:space="preserve">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b/>
          <w:sz w:val="20"/>
          <w:szCs w:val="20"/>
        </w:rPr>
        <w:t>MATERYALLER</w:t>
      </w:r>
      <w:r>
        <w:rPr>
          <w:rFonts w:ascii="Comic Sans MS" w:hAnsi="Comic Sans MS"/>
          <w:sz w:val="20"/>
          <w:szCs w:val="20"/>
        </w:rPr>
        <w:t xml:space="preserve">   :  </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b/>
          <w:sz w:val="20"/>
          <w:szCs w:val="20"/>
        </w:rPr>
        <w:t xml:space="preserve">SÖZCÜKLER  </w:t>
      </w:r>
      <w:r>
        <w:rPr>
          <w:rFonts w:ascii="Comic Sans MS" w:hAnsi="Comic Sans MS"/>
          <w:sz w:val="20"/>
          <w:szCs w:val="20"/>
        </w:rPr>
        <w:t xml:space="preserve">      :  </w:t>
      </w:r>
      <w:r w:rsidRPr="005442BE">
        <w:rPr>
          <w:rFonts w:ascii="Comic Sans MS" w:hAnsi="Comic Sans MS"/>
          <w:sz w:val="20"/>
          <w:szCs w:val="20"/>
        </w:rPr>
        <w:t>Arı,kıraliçe ve işci arı,çalışkan</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b/>
          <w:sz w:val="20"/>
          <w:szCs w:val="20"/>
        </w:rPr>
        <w:t xml:space="preserve">KAVRAMLAR </w:t>
      </w:r>
      <w:r>
        <w:rPr>
          <w:rFonts w:ascii="Comic Sans MS" w:hAnsi="Comic Sans MS"/>
          <w:sz w:val="20"/>
          <w:szCs w:val="20"/>
        </w:rPr>
        <w:t xml:space="preserve">     :</w:t>
      </w:r>
    </w:p>
    <w:p w:rsidR="001975A8" w:rsidRPr="005442BE" w:rsidRDefault="001975A8" w:rsidP="005442BE">
      <w:pPr>
        <w:pStyle w:val="NoSpacing"/>
        <w:rPr>
          <w:rFonts w:ascii="Comic Sans MS" w:hAnsi="Comic Sans MS"/>
          <w:sz w:val="20"/>
          <w:szCs w:val="20"/>
        </w:rPr>
      </w:pP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442BE">
        <w:rPr>
          <w:rFonts w:ascii="Comic Sans MS" w:hAnsi="Comic Sans MS"/>
          <w:sz w:val="20"/>
          <w:szCs w:val="20"/>
        </w:rPr>
        <w:t xml:space="preserve"> </w:t>
      </w:r>
      <w:r w:rsidRPr="005442BE">
        <w:rPr>
          <w:rFonts w:ascii="Comic Sans MS" w:hAnsi="Comic Sans MS"/>
          <w:b/>
          <w:sz w:val="20"/>
          <w:szCs w:val="20"/>
        </w:rPr>
        <w:t>DEĞERLENDİRME</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Arılar nasıl  hayvandırlar?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Arılar neden bal yaparlar.?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Arılar hangi renklerdedir?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Arılar kendini nasıl savunur?</w:t>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sz w:val="20"/>
          <w:szCs w:val="20"/>
        </w:rPr>
        <w:tab/>
      </w:r>
    </w:p>
    <w:p w:rsidR="001975A8" w:rsidRPr="005442BE" w:rsidRDefault="001975A8" w:rsidP="005442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42BE">
        <w:rPr>
          <w:rFonts w:ascii="Comic Sans MS" w:hAnsi="Comic Sans MS"/>
          <w:b/>
          <w:sz w:val="20"/>
          <w:szCs w:val="20"/>
        </w:rPr>
        <w:t>UYARLAMA:</w:t>
      </w:r>
      <w:r w:rsidRPr="005442BE">
        <w:rPr>
          <w:rFonts w:ascii="Comic Sans MS" w:hAnsi="Comic Sans MS"/>
          <w:sz w:val="20"/>
          <w:szCs w:val="20"/>
        </w:rPr>
        <w:tab/>
        <w:t>Sınıfta özel gereksinimli bir çocuk bulunuyor ise etkinliğin öğrenme süreci, “MEB OÖE Programı Özel Gereksinimli Çocukları Desteklemede Dikkat Edilmesi Gereken Noktalar” metnind</w:t>
      </w:r>
      <w:bookmarkStart w:id="0" w:name="_GoBack"/>
      <w:bookmarkEnd w:id="0"/>
      <w:r w:rsidRPr="005442BE">
        <w:rPr>
          <w:rFonts w:ascii="Comic Sans MS" w:hAnsi="Comic Sans MS"/>
          <w:sz w:val="20"/>
          <w:szCs w:val="20"/>
        </w:rPr>
        <w:t>eki bilgiler doğrultusunda düzenlenir.</w:t>
      </w:r>
    </w:p>
    <w:sectPr w:rsidR="001975A8" w:rsidRPr="005442BE" w:rsidSect="00CE5E73">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5A8" w:rsidRDefault="001975A8" w:rsidP="00806A98">
      <w:pPr>
        <w:spacing w:after="0" w:line="240" w:lineRule="auto"/>
      </w:pPr>
      <w:r>
        <w:separator/>
      </w:r>
    </w:p>
  </w:endnote>
  <w:endnote w:type="continuationSeparator" w:id="0">
    <w:p w:rsidR="001975A8" w:rsidRDefault="001975A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5A8" w:rsidRDefault="001975A8">
    <w:pPr>
      <w:pStyle w:val="Footer"/>
    </w:pPr>
  </w:p>
  <w:p w:rsidR="001975A8" w:rsidRDefault="001975A8">
    <w:pPr>
      <w:pStyle w:val="Footer"/>
    </w:pPr>
  </w:p>
  <w:p w:rsidR="001975A8" w:rsidRDefault="001975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5A8" w:rsidRDefault="001975A8" w:rsidP="00806A98">
      <w:pPr>
        <w:spacing w:after="0" w:line="240" w:lineRule="auto"/>
      </w:pPr>
      <w:r>
        <w:separator/>
      </w:r>
    </w:p>
  </w:footnote>
  <w:footnote w:type="continuationSeparator" w:id="0">
    <w:p w:rsidR="001975A8" w:rsidRDefault="001975A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00B7"/>
    <w:rsid w:val="000614C2"/>
    <w:rsid w:val="000867DE"/>
    <w:rsid w:val="000F3B1A"/>
    <w:rsid w:val="00113F35"/>
    <w:rsid w:val="00150544"/>
    <w:rsid w:val="0015787C"/>
    <w:rsid w:val="00165788"/>
    <w:rsid w:val="001768DA"/>
    <w:rsid w:val="0018560E"/>
    <w:rsid w:val="001975A8"/>
    <w:rsid w:val="001A45E0"/>
    <w:rsid w:val="001B4E66"/>
    <w:rsid w:val="001D0122"/>
    <w:rsid w:val="001F341C"/>
    <w:rsid w:val="001F4B0C"/>
    <w:rsid w:val="00206907"/>
    <w:rsid w:val="002134AD"/>
    <w:rsid w:val="00216154"/>
    <w:rsid w:val="002201E3"/>
    <w:rsid w:val="002A1BCC"/>
    <w:rsid w:val="002B5687"/>
    <w:rsid w:val="002C40DB"/>
    <w:rsid w:val="002D589D"/>
    <w:rsid w:val="0030759F"/>
    <w:rsid w:val="00331D77"/>
    <w:rsid w:val="00365CD4"/>
    <w:rsid w:val="00382F38"/>
    <w:rsid w:val="003A2AC5"/>
    <w:rsid w:val="003B30BC"/>
    <w:rsid w:val="003C0F4A"/>
    <w:rsid w:val="003C2D3A"/>
    <w:rsid w:val="003D2A95"/>
    <w:rsid w:val="003E254C"/>
    <w:rsid w:val="00411C7A"/>
    <w:rsid w:val="00430623"/>
    <w:rsid w:val="00436F22"/>
    <w:rsid w:val="00445C4B"/>
    <w:rsid w:val="00445D76"/>
    <w:rsid w:val="00446ED2"/>
    <w:rsid w:val="00455396"/>
    <w:rsid w:val="00493290"/>
    <w:rsid w:val="004C5BC8"/>
    <w:rsid w:val="004D71CA"/>
    <w:rsid w:val="004E21F3"/>
    <w:rsid w:val="004F21E0"/>
    <w:rsid w:val="004F353B"/>
    <w:rsid w:val="00504F68"/>
    <w:rsid w:val="00521BB8"/>
    <w:rsid w:val="00527203"/>
    <w:rsid w:val="005364CF"/>
    <w:rsid w:val="005442BE"/>
    <w:rsid w:val="00577EBE"/>
    <w:rsid w:val="0059067C"/>
    <w:rsid w:val="005B492E"/>
    <w:rsid w:val="005C3EC7"/>
    <w:rsid w:val="005C5442"/>
    <w:rsid w:val="005D35FA"/>
    <w:rsid w:val="00606432"/>
    <w:rsid w:val="00606435"/>
    <w:rsid w:val="0064489B"/>
    <w:rsid w:val="00653A30"/>
    <w:rsid w:val="006836CC"/>
    <w:rsid w:val="006857B8"/>
    <w:rsid w:val="006D28C4"/>
    <w:rsid w:val="006D6401"/>
    <w:rsid w:val="006D6FD2"/>
    <w:rsid w:val="00705541"/>
    <w:rsid w:val="0072462E"/>
    <w:rsid w:val="0075749E"/>
    <w:rsid w:val="00764F63"/>
    <w:rsid w:val="007706DB"/>
    <w:rsid w:val="00772376"/>
    <w:rsid w:val="00801C8B"/>
    <w:rsid w:val="00806A98"/>
    <w:rsid w:val="008432E8"/>
    <w:rsid w:val="0085733F"/>
    <w:rsid w:val="008637FB"/>
    <w:rsid w:val="00880C94"/>
    <w:rsid w:val="00887AD7"/>
    <w:rsid w:val="00890E89"/>
    <w:rsid w:val="008978B2"/>
    <w:rsid w:val="008B3BDB"/>
    <w:rsid w:val="008B7296"/>
    <w:rsid w:val="008E20FE"/>
    <w:rsid w:val="008E2124"/>
    <w:rsid w:val="008E4194"/>
    <w:rsid w:val="008F11A8"/>
    <w:rsid w:val="0092742D"/>
    <w:rsid w:val="00927838"/>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62724"/>
    <w:rsid w:val="00A70267"/>
    <w:rsid w:val="00A85CB0"/>
    <w:rsid w:val="00A93841"/>
    <w:rsid w:val="00AD00DF"/>
    <w:rsid w:val="00AD188D"/>
    <w:rsid w:val="00AE40F7"/>
    <w:rsid w:val="00AE611F"/>
    <w:rsid w:val="00AF6E0F"/>
    <w:rsid w:val="00B131D1"/>
    <w:rsid w:val="00B320BC"/>
    <w:rsid w:val="00B64698"/>
    <w:rsid w:val="00B67CE3"/>
    <w:rsid w:val="00BA482B"/>
    <w:rsid w:val="00BB3A48"/>
    <w:rsid w:val="00BC6104"/>
    <w:rsid w:val="00BE067A"/>
    <w:rsid w:val="00C110B3"/>
    <w:rsid w:val="00C3789F"/>
    <w:rsid w:val="00C644FA"/>
    <w:rsid w:val="00C66B23"/>
    <w:rsid w:val="00C779FA"/>
    <w:rsid w:val="00C903B4"/>
    <w:rsid w:val="00CA20A7"/>
    <w:rsid w:val="00CC216B"/>
    <w:rsid w:val="00CE11E7"/>
    <w:rsid w:val="00CE5E73"/>
    <w:rsid w:val="00CE6E6F"/>
    <w:rsid w:val="00D13452"/>
    <w:rsid w:val="00D94A26"/>
    <w:rsid w:val="00DC1A8E"/>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35AF0"/>
    <w:rsid w:val="00F41E99"/>
    <w:rsid w:val="00F53DE0"/>
    <w:rsid w:val="00F61B8B"/>
    <w:rsid w:val="00F875E3"/>
    <w:rsid w:val="00F91FFA"/>
    <w:rsid w:val="00F92AFE"/>
    <w:rsid w:val="00FC374B"/>
    <w:rsid w:val="00FC52C9"/>
    <w:rsid w:val="00FC771F"/>
    <w:rsid w:val="00FD08F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19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23505548">
      <w:marLeft w:val="0"/>
      <w:marRight w:val="0"/>
      <w:marTop w:val="0"/>
      <w:marBottom w:val="0"/>
      <w:divBdr>
        <w:top w:val="none" w:sz="0" w:space="0" w:color="auto"/>
        <w:left w:val="none" w:sz="0" w:space="0" w:color="auto"/>
        <w:bottom w:val="none" w:sz="0" w:space="0" w:color="auto"/>
        <w:right w:val="none" w:sz="0" w:space="0" w:color="auto"/>
      </w:divBdr>
    </w:div>
    <w:div w:id="1823505549">
      <w:marLeft w:val="0"/>
      <w:marRight w:val="0"/>
      <w:marTop w:val="0"/>
      <w:marBottom w:val="0"/>
      <w:divBdr>
        <w:top w:val="none" w:sz="0" w:space="0" w:color="auto"/>
        <w:left w:val="none" w:sz="0" w:space="0" w:color="auto"/>
        <w:bottom w:val="none" w:sz="0" w:space="0" w:color="auto"/>
        <w:right w:val="none" w:sz="0" w:space="0" w:color="auto"/>
      </w:divBdr>
    </w:div>
    <w:div w:id="1823505550">
      <w:marLeft w:val="0"/>
      <w:marRight w:val="0"/>
      <w:marTop w:val="0"/>
      <w:marBottom w:val="0"/>
      <w:divBdr>
        <w:top w:val="none" w:sz="0" w:space="0" w:color="auto"/>
        <w:left w:val="none" w:sz="0" w:space="0" w:color="auto"/>
        <w:bottom w:val="none" w:sz="0" w:space="0" w:color="auto"/>
        <w:right w:val="none" w:sz="0" w:space="0" w:color="auto"/>
      </w:divBdr>
    </w:div>
    <w:div w:id="18235055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6</Pages>
  <Words>1230</Words>
  <Characters>7017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2015-06-30T20:14:00Z</dcterms:created>
  <dcterms:modified xsi:type="dcterms:W3CDTF">2016-08-27T22:09:00Z</dcterms:modified>
</cp:coreProperties>
</file>